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2D722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2D722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2D722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2D722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2D722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2D722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2D722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2D722B" w:rsidRPr="002D722B">
          <w:rPr>
            <w:b w:val="0"/>
          </w:rPr>
          <w:t xml:space="preserve"> 1.4.0.5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2D722B" w:rsidP="00841780">
            <w:pPr>
              <w:rPr>
                <w:i/>
              </w:rPr>
            </w:pPr>
            <w:r>
              <w:rPr>
                <w:i/>
              </w:rPr>
              <w:t>Машинист по стирке белья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2D722B" w:rsidP="00232C8F">
            <w:r>
              <w:t>17545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2D722B" w:rsidRPr="002D722B">
          <w:rPr>
            <w:rStyle w:val="aa"/>
            <w:i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2D722B" w:rsidRPr="002D722B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2D722B" w:rsidRPr="002D722B">
          <w:rPr>
            <w:i/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</w:t>
      </w:r>
      <w:proofErr w:type="gramStart"/>
      <w:r w:rsidRPr="00776AA2">
        <w:t>работающих</w:t>
      </w:r>
      <w:proofErr w:type="gramEnd"/>
      <w:r w:rsidRPr="00776AA2">
        <w:t>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2D722B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2D722B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2D722B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2D722B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2D722B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2D722B" w:rsidP="0098630F">
            <w:pPr>
              <w:jc w:val="center"/>
            </w:pPr>
            <w:r>
              <w:t>132-086-005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2D722B" w:rsidRPr="002D722B">
          <w:rPr>
            <w:rStyle w:val="aa"/>
            <w:i/>
          </w:rPr>
          <w:t xml:space="preserve"> сушильная машина ВС-10 Вега, стиральная машина ЛО-15 Вязьма, центрифуга ЛЦ-10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2D722B" w:rsidRPr="002D722B">
          <w:rPr>
            <w:rStyle w:val="aa"/>
            <w:i/>
          </w:rPr>
          <w:t xml:space="preserve"> синтетические моющие средства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E96595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96595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96595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965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965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E9659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E96595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E96595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70CA2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«Трудовой кодекс РФ» раздел VI, глава 21, статья 147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70CA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70CA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E96595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70CA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70CA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E96595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70CA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70CA2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41780" w:rsidP="00E96595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прил.1, п. 4.1 - 1 раз в год; прил.2, п. 20 - 1 раз в год</w:t>
            </w:r>
            <w:r w:rsidR="00E96595">
              <w:rPr>
                <w:i/>
                <w:sz w:val="18"/>
                <w:szCs w:val="18"/>
              </w:rPr>
              <w:t>.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E96595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E96595" w:rsidRPr="00E96595">
          <w:rPr>
            <w:i/>
            <w:u w:val="single"/>
          </w:rPr>
          <w:t>1. Рекомендации по улучшению и оздоровлению условий труда:</w:t>
        </w:r>
        <w:r w:rsidR="00E96595" w:rsidRPr="00E96595">
          <w:rPr>
            <w:i/>
            <w:u w:val="single"/>
          </w:rPr>
          <w:br/>
          <w:t xml:space="preserve"> 1.1. Рационализировать рабочее место и рабочую позу (Снижение тяжести трудового процесса);</w:t>
        </w:r>
        <w:r w:rsidR="00E96595" w:rsidRPr="00E96595">
          <w:rPr>
            <w:i/>
            <w:u w:val="single"/>
          </w:rPr>
          <w:tab/>
          <w:t>   </w:t>
        </w:r>
        <w:r w:rsidR="00E96595" w:rsidRPr="00E96595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265);</w:t>
        </w:r>
        <w:r w:rsidR="00E96595" w:rsidRPr="00E96595">
          <w:rPr>
            <w:i/>
            <w:u w:val="single"/>
          </w:rPr>
          <w:tab/>
          <w:t>   </w:t>
        </w:r>
        <w:r w:rsidR="00E96595" w:rsidRPr="00E96595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E96595" w:rsidRPr="00E96595">
          <w:rPr>
            <w:i/>
            <w:u w:val="single"/>
          </w:rPr>
          <w:tab/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F06C09" w:rsidRPr="00F06C09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D722B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D722B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2D722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D722B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D722B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2D722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D722B" w:rsidRPr="002D722B" w:rsidTr="002D722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</w:tr>
      <w:tr w:rsidR="002D722B" w:rsidRPr="002D722B" w:rsidTr="002D722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(дата)</w:t>
            </w:r>
          </w:p>
        </w:tc>
      </w:tr>
      <w:tr w:rsidR="002D722B" w:rsidRPr="002D722B" w:rsidTr="002D722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</w:tr>
      <w:tr w:rsidR="002D722B" w:rsidRPr="002D722B" w:rsidTr="002D722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(дата)</w:t>
            </w:r>
          </w:p>
        </w:tc>
      </w:tr>
      <w:tr w:rsidR="002D722B" w:rsidRPr="002D722B" w:rsidTr="002D722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  <w:r>
              <w:lastRenderedPageBreak/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22B" w:rsidRPr="002D722B" w:rsidRDefault="002D722B" w:rsidP="004E51DC">
            <w:pPr>
              <w:pStyle w:val="a8"/>
            </w:pPr>
          </w:p>
        </w:tc>
      </w:tr>
      <w:tr w:rsidR="002D722B" w:rsidRPr="002D722B" w:rsidTr="002D722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22B" w:rsidRPr="002D722B" w:rsidRDefault="002D722B" w:rsidP="004E51DC">
            <w:pPr>
              <w:pStyle w:val="a8"/>
              <w:rPr>
                <w:vertAlign w:val="superscript"/>
              </w:rPr>
            </w:pPr>
            <w:r w:rsidRPr="002D722B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06C09" w:rsidTr="00F06C0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06C09" w:rsidRDefault="00F06C09" w:rsidP="003C5C39">
            <w:pPr>
              <w:pStyle w:val="a8"/>
            </w:pPr>
            <w:r w:rsidRPr="00F06C09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06C09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06C09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06C09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06C09" w:rsidRDefault="00F06C09" w:rsidP="003C5C39">
            <w:pPr>
              <w:pStyle w:val="a8"/>
            </w:pPr>
            <w:r w:rsidRPr="00F06C09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06C09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06C09" w:rsidRDefault="003E27DB" w:rsidP="003C5C39">
            <w:pPr>
              <w:pStyle w:val="a8"/>
            </w:pPr>
            <w:r>
              <w:t>12.01.2017</w:t>
            </w:r>
          </w:p>
        </w:tc>
      </w:tr>
      <w:tr w:rsidR="00EF07A3" w:rsidRPr="00F06C09" w:rsidTr="00F06C0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F06C09" w:rsidRDefault="00F06C09" w:rsidP="003C5C39">
            <w:pPr>
              <w:pStyle w:val="a8"/>
              <w:rPr>
                <w:b/>
                <w:vertAlign w:val="superscript"/>
              </w:rPr>
            </w:pPr>
            <w:r w:rsidRPr="00F06C0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F06C09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F06C09" w:rsidRDefault="00F06C09" w:rsidP="00EF07A3">
            <w:pPr>
              <w:pStyle w:val="a8"/>
              <w:rPr>
                <w:b/>
                <w:vertAlign w:val="superscript"/>
              </w:rPr>
            </w:pPr>
            <w:r w:rsidRPr="00F06C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06C09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F06C09" w:rsidRDefault="00F06C09" w:rsidP="00EF07A3">
            <w:pPr>
              <w:pStyle w:val="a8"/>
              <w:rPr>
                <w:b/>
                <w:vertAlign w:val="superscript"/>
              </w:rPr>
            </w:pPr>
            <w:r w:rsidRPr="00F06C09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F06C09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F06C09" w:rsidRDefault="00F06C09" w:rsidP="00EF07A3">
            <w:pPr>
              <w:pStyle w:val="a8"/>
              <w:rPr>
                <w:vertAlign w:val="superscript"/>
              </w:rPr>
            </w:pPr>
            <w:r w:rsidRPr="00F06C09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2D722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D722B" w:rsidP="004E51DC">
            <w:pPr>
              <w:pStyle w:val="a8"/>
            </w:pPr>
            <w:r>
              <w:t>Шмелёва Л.А.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C0681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2D722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2D722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1.4.0.5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441A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441A9" w:rsidRPr="009E2A4C">
            <w:rPr>
              <w:rStyle w:val="ad"/>
              <w:sz w:val="20"/>
              <w:szCs w:val="20"/>
            </w:rPr>
            <w:fldChar w:fldCharType="separate"/>
          </w:r>
          <w:r w:rsidR="002A7201">
            <w:rPr>
              <w:rStyle w:val="ad"/>
              <w:noProof/>
              <w:sz w:val="20"/>
              <w:szCs w:val="20"/>
            </w:rPr>
            <w:t>2</w:t>
          </w:r>
          <w:r w:rsidR="001441A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2A7201" w:rsidRPr="002A7201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17545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3.1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5 "/>
    <w:docVar w:name="oborud" w:val=" сушильная машина ВС-10 Вега, стиральная машина ЛО-15 Вязьма, центрифуга ЛЦ-10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7F390EEAC1FE41ED867685B59752AFAA"/>
    <w:docVar w:name="rm_id" w:val="39"/>
    <w:docVar w:name="rm_name" w:val="                                          "/>
    <w:docVar w:name="rm_number" w:val=" 1.4.0.5 "/>
    <w:docVar w:name="s_050" w:val="1. Рекомендации по улучшению и оздоровлению условий труда: 1.1. Рационализировать рабочее место и рабочую позу (Снижение тяжести трудового процесса);     2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);     3. Рекомендуемые режимы труда и отдыха: в соответствии с графиком работы организации;    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720"/>
    <w:docVar w:name="tools" w:val=" синтетические мо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)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41A9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A7201"/>
    <w:rsid w:val="002C7FC7"/>
    <w:rsid w:val="002D722B"/>
    <w:rsid w:val="002E55C6"/>
    <w:rsid w:val="00305B2F"/>
    <w:rsid w:val="00335F25"/>
    <w:rsid w:val="00367816"/>
    <w:rsid w:val="003876C3"/>
    <w:rsid w:val="003C24DB"/>
    <w:rsid w:val="003C5C39"/>
    <w:rsid w:val="003E27DB"/>
    <w:rsid w:val="0040104A"/>
    <w:rsid w:val="00402CAC"/>
    <w:rsid w:val="00444410"/>
    <w:rsid w:val="00481C22"/>
    <w:rsid w:val="004A47AD"/>
    <w:rsid w:val="004B78DB"/>
    <w:rsid w:val="004C4DB2"/>
    <w:rsid w:val="004E51DC"/>
    <w:rsid w:val="004E5FB2"/>
    <w:rsid w:val="00510595"/>
    <w:rsid w:val="005233BE"/>
    <w:rsid w:val="00556F3F"/>
    <w:rsid w:val="00563E94"/>
    <w:rsid w:val="00576095"/>
    <w:rsid w:val="00586B33"/>
    <w:rsid w:val="005A3A36"/>
    <w:rsid w:val="005B466C"/>
    <w:rsid w:val="005B7FE8"/>
    <w:rsid w:val="005C0A9A"/>
    <w:rsid w:val="005E1537"/>
    <w:rsid w:val="005E64BB"/>
    <w:rsid w:val="005F6B08"/>
    <w:rsid w:val="006566B6"/>
    <w:rsid w:val="0069682B"/>
    <w:rsid w:val="006C28B3"/>
    <w:rsid w:val="007049EB"/>
    <w:rsid w:val="00710271"/>
    <w:rsid w:val="00717C9F"/>
    <w:rsid w:val="00723951"/>
    <w:rsid w:val="00745D40"/>
    <w:rsid w:val="007462E1"/>
    <w:rsid w:val="00760207"/>
    <w:rsid w:val="0076042D"/>
    <w:rsid w:val="007657D5"/>
    <w:rsid w:val="00776AA2"/>
    <w:rsid w:val="007A4C5E"/>
    <w:rsid w:val="007D1852"/>
    <w:rsid w:val="007D2CEA"/>
    <w:rsid w:val="00835248"/>
    <w:rsid w:val="00841780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20882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06F5E"/>
    <w:rsid w:val="00B70CA2"/>
    <w:rsid w:val="00B80FB7"/>
    <w:rsid w:val="00BA5029"/>
    <w:rsid w:val="00BC0CB1"/>
    <w:rsid w:val="00BC2F3C"/>
    <w:rsid w:val="00C02721"/>
    <w:rsid w:val="00C03F4A"/>
    <w:rsid w:val="00C0681B"/>
    <w:rsid w:val="00C77725"/>
    <w:rsid w:val="00CE3307"/>
    <w:rsid w:val="00D63791"/>
    <w:rsid w:val="00D76DF8"/>
    <w:rsid w:val="00DB1272"/>
    <w:rsid w:val="00DB5302"/>
    <w:rsid w:val="00DD6B1F"/>
    <w:rsid w:val="00DD7EAB"/>
    <w:rsid w:val="00DF0C4E"/>
    <w:rsid w:val="00E124F4"/>
    <w:rsid w:val="00E36337"/>
    <w:rsid w:val="00E422CF"/>
    <w:rsid w:val="00E43EDA"/>
    <w:rsid w:val="00E503D2"/>
    <w:rsid w:val="00E53DA7"/>
    <w:rsid w:val="00E96595"/>
    <w:rsid w:val="00EB72AD"/>
    <w:rsid w:val="00EC37A1"/>
    <w:rsid w:val="00EF07A3"/>
    <w:rsid w:val="00EF3DC4"/>
    <w:rsid w:val="00EF577B"/>
    <w:rsid w:val="00F06C09"/>
    <w:rsid w:val="00F31AF6"/>
    <w:rsid w:val="00F76072"/>
    <w:rsid w:val="00FA5DFA"/>
    <w:rsid w:val="00FB001B"/>
    <w:rsid w:val="00FB24BF"/>
    <w:rsid w:val="00FD0BA7"/>
    <w:rsid w:val="00FD2BA8"/>
    <w:rsid w:val="00FD6AD1"/>
    <w:rsid w:val="00FD6B40"/>
    <w:rsid w:val="00FE21DE"/>
    <w:rsid w:val="00FE77AF"/>
    <w:rsid w:val="00FF5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6</TotalTime>
  <Pages>3</Pages>
  <Words>654</Words>
  <Characters>4782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14</cp:revision>
  <dcterms:created xsi:type="dcterms:W3CDTF">2014-05-28T22:49:00Z</dcterms:created>
  <dcterms:modified xsi:type="dcterms:W3CDTF">2017-01-16T08:08:00Z</dcterms:modified>
</cp:coreProperties>
</file>